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19F030D9" w:rsidR="00A41639" w:rsidRPr="00BD766F" w:rsidRDefault="00A41639" w:rsidP="00A41639">
      <w:pPr>
        <w:pStyle w:val="CRCoverPage"/>
        <w:tabs>
          <w:tab w:val="right" w:pos="9639"/>
        </w:tabs>
        <w:spacing w:after="0"/>
        <w:rPr>
          <w:b/>
          <w:i/>
          <w:noProof/>
          <w:sz w:val="28"/>
        </w:rPr>
      </w:pPr>
      <w:r>
        <w:rPr>
          <w:b/>
          <w:noProof/>
          <w:sz w:val="24"/>
        </w:rPr>
        <w:t>3GPP TSG-SA WG2 Meeting #13</w:t>
      </w:r>
      <w:r w:rsidR="00960EE7">
        <w:rPr>
          <w:b/>
          <w:noProof/>
          <w:sz w:val="24"/>
        </w:rPr>
        <w:t>6</w:t>
      </w:r>
      <w:r w:rsidR="008954B3">
        <w:rPr>
          <w:b/>
          <w:noProof/>
          <w:sz w:val="24"/>
        </w:rPr>
        <w:t>AH</w:t>
      </w:r>
      <w:r w:rsidRPr="00BD766F">
        <w:rPr>
          <w:b/>
          <w:i/>
          <w:noProof/>
          <w:sz w:val="28"/>
        </w:rPr>
        <w:tab/>
      </w:r>
      <w:bookmarkStart w:id="0" w:name="_GoBack"/>
      <w:r>
        <w:rPr>
          <w:rFonts w:cs="Arial"/>
          <w:b/>
          <w:bCs/>
          <w:color w:val="808080"/>
          <w:sz w:val="26"/>
          <w:szCs w:val="26"/>
        </w:rPr>
        <w:t>S2-</w:t>
      </w:r>
      <w:r w:rsidR="00D855F9">
        <w:rPr>
          <w:rFonts w:cs="Arial"/>
          <w:b/>
          <w:bCs/>
          <w:color w:val="808080"/>
          <w:sz w:val="26"/>
          <w:szCs w:val="26"/>
        </w:rPr>
        <w:t>2000833</w:t>
      </w:r>
      <w:bookmarkEnd w:id="0"/>
    </w:p>
    <w:p w14:paraId="73465EF8" w14:textId="445160A1" w:rsidR="00CE6E6F" w:rsidRPr="00733709" w:rsidRDefault="008954B3" w:rsidP="00A41639">
      <w:pPr>
        <w:pStyle w:val="CRCoverPage"/>
        <w:tabs>
          <w:tab w:val="right" w:pos="9639"/>
        </w:tabs>
        <w:rPr>
          <w:b/>
          <w:noProof/>
          <w:sz w:val="28"/>
        </w:rPr>
      </w:pPr>
      <w:r>
        <w:rPr>
          <w:b/>
          <w:noProof/>
          <w:sz w:val="24"/>
        </w:rPr>
        <w:t>13 - 17 Jan.</w:t>
      </w:r>
      <w:r w:rsidRPr="00EB1437">
        <w:rPr>
          <w:b/>
          <w:noProof/>
          <w:sz w:val="24"/>
        </w:rPr>
        <w:t>, 20</w:t>
      </w:r>
      <w:r>
        <w:rPr>
          <w:b/>
          <w:noProof/>
          <w:sz w:val="24"/>
        </w:rPr>
        <w:t>20</w:t>
      </w:r>
      <w:r w:rsidRPr="00EB1437">
        <w:rPr>
          <w:b/>
          <w:noProof/>
          <w:sz w:val="24"/>
        </w:rPr>
        <w:t xml:space="preserve">, </w:t>
      </w:r>
      <w:r>
        <w:rPr>
          <w:b/>
          <w:noProof/>
          <w:sz w:val="24"/>
        </w:rPr>
        <w:t>Incheon, Korea</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45B0BB8E" w:rsidR="001E41F3" w:rsidRPr="0052666D" w:rsidRDefault="004D5B05" w:rsidP="00BF0B84">
            <w:pPr>
              <w:pStyle w:val="CRCoverPage"/>
              <w:spacing w:after="0"/>
              <w:rPr>
                <w:rFonts w:eastAsia="等线"/>
                <w:b/>
                <w:noProof/>
                <w:sz w:val="28"/>
                <w:szCs w:val="28"/>
                <w:lang w:eastAsia="zh-CN"/>
              </w:rPr>
            </w:pPr>
            <w:r>
              <w:rPr>
                <w:rFonts w:eastAsia="等线" w:hint="eastAsia"/>
                <w:b/>
                <w:noProof/>
                <w:sz w:val="28"/>
                <w:szCs w:val="28"/>
                <w:lang w:eastAsia="zh-CN"/>
              </w:rPr>
              <w:t>2</w:t>
            </w:r>
            <w:r>
              <w:rPr>
                <w:rFonts w:eastAsia="等线"/>
                <w:b/>
                <w:noProof/>
                <w:sz w:val="28"/>
                <w:szCs w:val="28"/>
                <w:lang w:eastAsia="zh-CN"/>
              </w:rPr>
              <w:t>060</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695D6D84" w:rsidR="001E41F3" w:rsidRPr="00081D77" w:rsidRDefault="001E41F3" w:rsidP="00081D77">
            <w:pPr>
              <w:pStyle w:val="CRCoverPage"/>
              <w:spacing w:after="0"/>
              <w:rPr>
                <w:rFonts w:eastAsia="等线"/>
                <w:b/>
                <w:noProof/>
                <w:lang w:eastAsia="zh-CN"/>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53907ECD" w:rsidR="001E41F3" w:rsidRPr="00EB0499" w:rsidRDefault="00DE064B" w:rsidP="00DE064B">
            <w:pPr>
              <w:pStyle w:val="CRCoverPage"/>
              <w:spacing w:after="0"/>
              <w:jc w:val="center"/>
              <w:rPr>
                <w:noProof/>
              </w:rPr>
            </w:pPr>
            <w:r>
              <w:rPr>
                <w:b/>
                <w:noProof/>
                <w:sz w:val="32"/>
              </w:rPr>
              <w:t>15.8.0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16C9B227" w:rsidR="001E41F3" w:rsidRPr="00EB0499" w:rsidRDefault="00317475" w:rsidP="00317475">
            <w:pPr>
              <w:pStyle w:val="CRCoverPage"/>
              <w:spacing w:after="0"/>
              <w:ind w:left="100"/>
              <w:rPr>
                <w:noProof/>
                <w:lang w:eastAsia="ko-KR"/>
              </w:rPr>
            </w:pPr>
            <w:r w:rsidRPr="00050CA8">
              <w:t>Registration with AMF re-allocation</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CA0FA0E" w:rsidR="001E41F3" w:rsidRPr="00EB0499" w:rsidRDefault="00317475" w:rsidP="00BF0B84">
            <w:pPr>
              <w:pStyle w:val="CRCoverPage"/>
              <w:spacing w:after="0"/>
              <w:ind w:left="100"/>
              <w:rPr>
                <w:noProof/>
                <w:lang w:eastAsia="ko-KR"/>
              </w:rPr>
            </w:pPr>
            <w:r>
              <w:rPr>
                <w:noProof/>
              </w:rPr>
              <w:t>5G</w:t>
            </w:r>
            <w:r w:rsidR="00E241B9">
              <w:rPr>
                <w:noProof/>
              </w:rPr>
              <w:t>S</w:t>
            </w:r>
            <w:r>
              <w:rPr>
                <w:noProof/>
              </w:rPr>
              <w:t>_Ph1</w:t>
            </w:r>
            <w:r w:rsidR="00DE064B" w:rsidRPr="00DE064B">
              <w:rPr>
                <w:rFonts w:hint="eastAsia"/>
                <w:noProof/>
              </w:rPr>
              <w:t>,</w:t>
            </w:r>
            <w:r w:rsidR="00DE064B" w:rsidRPr="00DE064B">
              <w:rPr>
                <w:noProof/>
              </w:rPr>
              <w:t xml:space="preserve"> TEI15</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23A97306" w:rsidR="001E41F3" w:rsidRPr="00EB0499" w:rsidRDefault="00C37904" w:rsidP="00960EE7">
            <w:pPr>
              <w:pStyle w:val="CRCoverPage"/>
              <w:spacing w:after="0"/>
              <w:ind w:left="100"/>
              <w:rPr>
                <w:noProof/>
              </w:rPr>
            </w:pPr>
            <w:r>
              <w:rPr>
                <w:noProof/>
              </w:rPr>
              <w:t>2020</w:t>
            </w:r>
            <w:r w:rsidR="004242F1" w:rsidRPr="00EB0499">
              <w:rPr>
                <w:noProof/>
              </w:rPr>
              <w:t>-</w:t>
            </w:r>
            <w:r>
              <w:rPr>
                <w:noProof/>
              </w:rPr>
              <w:t>1</w:t>
            </w:r>
            <w:r w:rsidR="004242F1" w:rsidRPr="00EB0499">
              <w:rPr>
                <w:noProof/>
              </w:rPr>
              <w:t>-</w:t>
            </w:r>
            <w:r>
              <w:rPr>
                <w:noProof/>
              </w:rPr>
              <w:t>6</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700D7C35" w:rsidR="001E41F3" w:rsidRPr="00EB0499" w:rsidRDefault="00DE064B">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FF8AACD" w:rsidR="001E41F3" w:rsidRPr="00EB0499" w:rsidRDefault="0026004D" w:rsidP="00DE064B">
            <w:pPr>
              <w:pStyle w:val="CRCoverPage"/>
              <w:spacing w:after="0"/>
              <w:ind w:left="100"/>
              <w:rPr>
                <w:noProof/>
              </w:rPr>
            </w:pPr>
            <w:r w:rsidRPr="00EB0499">
              <w:rPr>
                <w:noProof/>
              </w:rPr>
              <w:t>Rel-</w:t>
            </w:r>
            <w:r w:rsidR="00D152C1" w:rsidRPr="00EB0499">
              <w:rPr>
                <w:noProof/>
              </w:rPr>
              <w:t>1</w:t>
            </w:r>
            <w:r w:rsidR="00DE064B">
              <w:rPr>
                <w:noProof/>
              </w:rPr>
              <w:t>5</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67E1400" w14:textId="77777777" w:rsidR="006A64E3" w:rsidRDefault="00C37904" w:rsidP="00A27B81">
            <w:pPr>
              <w:pStyle w:val="CRCoverPage"/>
              <w:spacing w:after="0"/>
              <w:ind w:left="100"/>
              <w:rPr>
                <w:rFonts w:eastAsia="等线"/>
                <w:noProof/>
                <w:lang w:val="en-US" w:eastAsia="zh-CN"/>
              </w:rPr>
            </w:pPr>
            <w:r>
              <w:rPr>
                <w:rFonts w:eastAsia="等线"/>
                <w:noProof/>
                <w:lang w:val="en-US" w:eastAsia="zh-CN"/>
              </w:rPr>
              <w:t xml:space="preserve">In current clause </w:t>
            </w:r>
            <w:r w:rsidRPr="00050CA8">
              <w:t>4.2.2.2.3</w:t>
            </w:r>
            <w:r>
              <w:t xml:space="preserve"> </w:t>
            </w:r>
            <w:r w:rsidRPr="00050CA8">
              <w:t>Registration with AMF re-allocation</w:t>
            </w:r>
            <w:r>
              <w:rPr>
                <w:rFonts w:eastAsia="等线"/>
                <w:noProof/>
                <w:lang w:val="en-US" w:eastAsia="zh-CN"/>
              </w:rPr>
              <w:t xml:space="preserve">, in step 7(B) the </w:t>
            </w:r>
            <w:r w:rsidR="006A64E3">
              <w:rPr>
                <w:rFonts w:eastAsia="等线"/>
                <w:noProof/>
                <w:lang w:val="en-US" w:eastAsia="zh-CN"/>
              </w:rPr>
              <w:t xml:space="preserve">initial AMF includes the full Registration request message in Reroute NAS message towards the (R)AN. </w:t>
            </w:r>
          </w:p>
          <w:p w14:paraId="2D0E6D9D" w14:textId="0BD1381A" w:rsidR="006A64E3" w:rsidRDefault="006A64E3" w:rsidP="00A27B81">
            <w:pPr>
              <w:pStyle w:val="CRCoverPage"/>
              <w:spacing w:after="0"/>
              <w:ind w:left="100"/>
              <w:rPr>
                <w:rFonts w:eastAsia="等线"/>
                <w:noProof/>
                <w:lang w:val="en-US" w:eastAsia="zh-CN"/>
              </w:rPr>
            </w:pPr>
            <w:r>
              <w:rPr>
                <w:rFonts w:eastAsia="等线"/>
                <w:noProof/>
                <w:lang w:val="en-US" w:eastAsia="zh-CN"/>
              </w:rPr>
              <w:t>RAN3 has never defined the full Registration Request in Reroute NAS message.</w:t>
            </w:r>
          </w:p>
          <w:p w14:paraId="6C71F027" w14:textId="7CF837C3" w:rsidR="00C70187" w:rsidRPr="00A27B81" w:rsidRDefault="006A64E3" w:rsidP="006A64E3">
            <w:pPr>
              <w:pStyle w:val="CRCoverPage"/>
              <w:spacing w:after="0"/>
              <w:ind w:left="100"/>
              <w:rPr>
                <w:rFonts w:eastAsia="等线"/>
                <w:noProof/>
                <w:lang w:val="en-US" w:eastAsia="zh-CN"/>
              </w:rPr>
            </w:pPr>
            <w:r>
              <w:rPr>
                <w:rFonts w:eastAsia="等线"/>
                <w:noProof/>
                <w:lang w:val="en-US" w:eastAsia="zh-CN"/>
              </w:rPr>
              <w:t>In addition Step 7B is performed when security association is not established between the UE and the initial AMF. There is no full Registration Request message in this case.</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A27B81" w:rsidRDefault="00825A6D" w:rsidP="00A27B81">
            <w:pPr>
              <w:pStyle w:val="CRCoverPage"/>
              <w:spacing w:after="0"/>
              <w:ind w:left="100"/>
              <w:rPr>
                <w:rFonts w:eastAsia="等线"/>
                <w:noProof/>
                <w:lang w:val="en-US" w:eastAsia="zh-CN"/>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538E1ED3" w:rsidR="00D403BE" w:rsidRPr="00A27B81" w:rsidRDefault="006538AC" w:rsidP="006A64E3">
            <w:pPr>
              <w:pStyle w:val="CRCoverPage"/>
              <w:spacing w:after="0"/>
              <w:ind w:left="100"/>
              <w:rPr>
                <w:rFonts w:eastAsia="等线"/>
                <w:noProof/>
                <w:lang w:val="en-US" w:eastAsia="zh-CN"/>
              </w:rPr>
            </w:pPr>
            <w:r w:rsidRPr="00A27B81">
              <w:rPr>
                <w:rFonts w:eastAsia="等线"/>
                <w:noProof/>
                <w:lang w:val="en-US" w:eastAsia="zh-CN"/>
              </w:rPr>
              <w:t>Reroute NAS message includes Initial UE message received from the (R)</w:t>
            </w:r>
            <w:r w:rsidRPr="00A27B81">
              <w:rPr>
                <w:rFonts w:eastAsia="等线" w:hint="eastAsia"/>
                <w:noProof/>
                <w:lang w:val="en-US" w:eastAsia="zh-CN"/>
              </w:rPr>
              <w:t>AN</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A27B81" w:rsidRDefault="00825A6D" w:rsidP="00A27B81">
            <w:pPr>
              <w:pStyle w:val="CRCoverPage"/>
              <w:spacing w:after="0"/>
              <w:ind w:left="100"/>
              <w:rPr>
                <w:rFonts w:eastAsia="等线"/>
                <w:noProof/>
                <w:lang w:val="en-US" w:eastAsia="zh-CN"/>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844D573" w:rsidR="000371B2" w:rsidRPr="00A27B81" w:rsidRDefault="006A64E3" w:rsidP="006A64E3">
            <w:pPr>
              <w:pStyle w:val="CRCoverPage"/>
              <w:spacing w:after="0"/>
              <w:ind w:left="100"/>
              <w:rPr>
                <w:rFonts w:eastAsia="等线"/>
                <w:noProof/>
                <w:lang w:val="en-US" w:eastAsia="zh-CN"/>
              </w:rPr>
            </w:pPr>
            <w:r>
              <w:rPr>
                <w:rFonts w:eastAsia="等线"/>
                <w:noProof/>
                <w:lang w:val="en-US" w:eastAsia="zh-CN"/>
              </w:rPr>
              <w:t>Specification is mis-aligned with stage3.</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72C69D44" w:rsidR="00825A6D" w:rsidRPr="00CF491A" w:rsidRDefault="00C70187" w:rsidP="00D57EA4">
            <w:pPr>
              <w:pStyle w:val="CRCoverPage"/>
              <w:spacing w:after="0"/>
              <w:ind w:left="100"/>
              <w:rPr>
                <w:rFonts w:eastAsia="等线"/>
                <w:noProof/>
                <w:lang w:val="en-US" w:eastAsia="zh-CN"/>
              </w:rPr>
            </w:pPr>
            <w:r>
              <w:rPr>
                <w:rFonts w:eastAsia="等线"/>
                <w:noProof/>
                <w:lang w:val="en-US" w:eastAsia="zh-CN"/>
              </w:rPr>
              <w:t>4.2.2.2.3</w:t>
            </w:r>
            <w:r w:rsidR="00A47A41">
              <w:rPr>
                <w:rFonts w:eastAsia="等线" w:hint="eastAsia"/>
                <w:noProof/>
                <w:lang w:val="en-US" w:eastAsia="zh-CN"/>
              </w:rPr>
              <w:t>,</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CC829D3" w14:textId="77777777" w:rsidR="003D2CCE" w:rsidRPr="00050CA8" w:rsidRDefault="003D2CCE" w:rsidP="003D2CCE">
      <w:pPr>
        <w:pStyle w:val="5"/>
      </w:pPr>
      <w:bookmarkStart w:id="3" w:name="_Toc19183545"/>
      <w:bookmarkStart w:id="4" w:name="_Toc27847822"/>
      <w:bookmarkStart w:id="5" w:name="_Toc11138720"/>
      <w:r w:rsidRPr="00050CA8">
        <w:t>4.2.2.2.3</w:t>
      </w:r>
      <w:r w:rsidRPr="00050CA8">
        <w:tab/>
        <w:t>Registration with AMF re-allocation</w:t>
      </w:r>
      <w:bookmarkEnd w:id="3"/>
      <w:bookmarkEnd w:id="4"/>
    </w:p>
    <w:p w14:paraId="45F94B5C" w14:textId="77777777" w:rsidR="003D2CCE" w:rsidRPr="00050CA8" w:rsidRDefault="003D2CCE" w:rsidP="003D2CCE">
      <w:pPr>
        <w:rPr>
          <w:lang w:eastAsia="ko-KR"/>
        </w:rPr>
      </w:pPr>
      <w:r w:rsidRPr="00050CA8">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07CCDBBF" w14:textId="77777777" w:rsidR="003D2CCE" w:rsidRDefault="003D2CCE" w:rsidP="003D2CCE">
      <w:pPr>
        <w:pStyle w:val="TH"/>
      </w:pPr>
      <w:r>
        <w:object w:dxaOrig="9639" w:dyaOrig="11371" w14:anchorId="74D7F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568.5pt" o:ole="">
            <v:imagedata r:id="rId13" o:title=""/>
          </v:shape>
          <o:OLEObject Type="Embed" ProgID="Word.Picture.8" ShapeID="_x0000_i1025" DrawAspect="Content" ObjectID="_1639934177" r:id="rId14"/>
        </w:object>
      </w:r>
    </w:p>
    <w:p w14:paraId="5916E143" w14:textId="77777777" w:rsidR="003D2CCE" w:rsidRPr="00050CA8" w:rsidRDefault="003D2CCE" w:rsidP="003D2CCE">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5DCCADFD" w14:textId="77777777" w:rsidR="003D2CCE" w:rsidRPr="00050CA8" w:rsidRDefault="003D2CCE" w:rsidP="003D2CCE">
      <w:pPr>
        <w:rPr>
          <w:lang w:eastAsia="ko-KR"/>
        </w:rPr>
      </w:pPr>
      <w:r w:rsidRPr="00050CA8">
        <w:rPr>
          <w:lang w:eastAsia="ko-KR"/>
        </w:rPr>
        <w:t>The initial AMF and the target AMF register their capability at the NRF.</w:t>
      </w:r>
    </w:p>
    <w:p w14:paraId="103BBD45" w14:textId="77777777" w:rsidR="003D2CCE" w:rsidRPr="00050CA8" w:rsidRDefault="003D2CCE" w:rsidP="003D2CCE">
      <w:pPr>
        <w:pStyle w:val="B1"/>
      </w:pPr>
      <w:r w:rsidRPr="00050CA8">
        <w:t>1.</w:t>
      </w:r>
      <w:r w:rsidRPr="00050CA8">
        <w:tab/>
        <w:t>Steps 1 and 2 of figure 4.2.2.2.2-1 have occurred, and the (</w:t>
      </w:r>
      <w:r w:rsidRPr="00050CA8">
        <w:rPr>
          <w:lang w:eastAsia="ko-KR"/>
        </w:rPr>
        <w:t>R)AN sends the Registration request message within an Initial UE message to the initial AMF.</w:t>
      </w:r>
    </w:p>
    <w:p w14:paraId="5ED8CB4B" w14:textId="77777777" w:rsidR="003D2CCE" w:rsidRPr="00050CA8" w:rsidRDefault="003D2CCE" w:rsidP="003D2CCE">
      <w:pPr>
        <w:pStyle w:val="B1"/>
      </w:pPr>
      <w:r w:rsidRPr="00050CA8">
        <w:t>2.</w:t>
      </w:r>
      <w:r w:rsidRPr="00050CA8">
        <w:tab/>
        <w:t xml:space="preserve">If the AMF needs the SUPI and/or UE's subscription information to decide whether to reroute the Registration Request or if the Registration Request was not sent integrity protected or integrity protection is indicated as failed, then AMF performs steps 4 to </w:t>
      </w:r>
      <w:r w:rsidRPr="006174CC">
        <w:t>9b</w:t>
      </w:r>
      <w:r w:rsidRPr="00050CA8">
        <w:t xml:space="preserve"> of figure 4.2.2.2.2</w:t>
      </w:r>
      <w:r w:rsidRPr="00470F6D">
        <w:t>-1</w:t>
      </w:r>
      <w:r w:rsidRPr="00050CA8">
        <w:t>.</w:t>
      </w:r>
    </w:p>
    <w:p w14:paraId="3DFBE42C" w14:textId="77777777" w:rsidR="003D2CCE" w:rsidRDefault="003D2CCE" w:rsidP="003D2CCE">
      <w:pPr>
        <w:pStyle w:val="B1"/>
      </w:pPr>
      <w:r>
        <w:lastRenderedPageBreak/>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036D435B" w14:textId="77777777" w:rsidR="003D2CCE" w:rsidRPr="00050CA8" w:rsidRDefault="003D2CCE" w:rsidP="003D2CCE">
      <w:pPr>
        <w:pStyle w:val="B1"/>
        <w:rPr>
          <w:lang w:eastAsia="ko-KR"/>
        </w:rPr>
      </w:pPr>
      <w:r w:rsidRPr="00050CA8">
        <w:t>3</w:t>
      </w:r>
      <w:r>
        <w:t>b</w:t>
      </w:r>
      <w:r w:rsidRPr="00050CA8">
        <w:t>.</w:t>
      </w:r>
      <w:r w:rsidRPr="00050CA8">
        <w:tab/>
        <w:t xml:space="preserve">Initial AMF to UDM: </w:t>
      </w:r>
      <w:r w:rsidRPr="00050CA8">
        <w:rPr>
          <w:lang w:eastAsia="ko-KR"/>
        </w:rPr>
        <w:t>Nudm_</w:t>
      </w:r>
      <w:r>
        <w:rPr>
          <w:lang w:eastAsia="ko-KR"/>
        </w:rPr>
        <w:t>SDM</w:t>
      </w:r>
      <w:r w:rsidRPr="00050CA8">
        <w:rPr>
          <w:lang w:eastAsia="ko-KR"/>
        </w:rPr>
        <w:t>_Get (SUPI, Slice</w:t>
      </w:r>
      <w:r>
        <w:rPr>
          <w:lang w:eastAsia="ko-KR"/>
        </w:rPr>
        <w:t xml:space="preserve"> Selection Subscription data</w:t>
      </w:r>
      <w:r w:rsidRPr="00050CA8">
        <w:rPr>
          <w:lang w:eastAsia="ko-KR"/>
        </w:rPr>
        <w:t>).</w:t>
      </w:r>
    </w:p>
    <w:p w14:paraId="11BDA598" w14:textId="77777777" w:rsidR="003D2CCE" w:rsidRPr="008260F8" w:rsidRDefault="003D2CCE" w:rsidP="003D2CCE">
      <w:pPr>
        <w:pStyle w:val="B1"/>
      </w:pPr>
      <w:r w:rsidRPr="00050CA8">
        <w:tab/>
      </w:r>
      <w:r>
        <w:t xml:space="preserve">The </w:t>
      </w:r>
      <w:r w:rsidRPr="00050CA8">
        <w:t>initial AMF request UE's</w:t>
      </w:r>
      <w:r>
        <w:t xml:space="preserve"> Slice Selection Subscription</w:t>
      </w:r>
      <w:r w:rsidRPr="00050CA8">
        <w:t xml:space="preserve"> data from UDM by invoking the Nudm_SDM_Get (see clause 5.2.3.3.1) service operation.</w:t>
      </w:r>
      <w:r w:rsidRPr="008260F8">
        <w:t xml:space="preserve"> </w:t>
      </w:r>
      <w:r>
        <w:t>UDM may get this information from UDR by</w:t>
      </w:r>
      <w:r>
        <w:rPr>
          <w:lang w:eastAsia="ko-KR"/>
        </w:rPr>
        <w:t xml:space="preserve"> Nudr_DM_Query(</w:t>
      </w:r>
      <w:r w:rsidRPr="00050CA8">
        <w:rPr>
          <w:lang w:eastAsia="ko-KR"/>
        </w:rPr>
        <w:t>SU</w:t>
      </w:r>
      <w:r w:rsidRPr="00252D10">
        <w:rPr>
          <w:lang w:eastAsia="ko-KR"/>
        </w:rPr>
        <w:t xml:space="preserve">PI, </w:t>
      </w:r>
      <w:r w:rsidRPr="00252D10">
        <w:t>Subscribed S-NSSAIs</w:t>
      </w:r>
      <w:r w:rsidRPr="00252D10">
        <w:rPr>
          <w:lang w:eastAsia="ko-KR"/>
        </w:rPr>
        <w:t>)</w:t>
      </w:r>
      <w:r w:rsidRPr="008260F8">
        <w:rPr>
          <w:lang w:eastAsia="ko-KR"/>
        </w:rPr>
        <w:t>.</w:t>
      </w:r>
    </w:p>
    <w:p w14:paraId="33868027" w14:textId="77777777" w:rsidR="003D2CCE" w:rsidRPr="00225B2A" w:rsidRDefault="003D2CCE" w:rsidP="003D2CCE">
      <w:pPr>
        <w:pStyle w:val="B1"/>
        <w:rPr>
          <w:lang w:eastAsia="ko-KR"/>
        </w:rPr>
      </w:pPr>
      <w:r w:rsidRPr="00050CA8">
        <w:rPr>
          <w:lang w:eastAsia="ko-KR"/>
        </w:rPr>
        <w:t>3</w:t>
      </w:r>
      <w:r>
        <w:rPr>
          <w:lang w:eastAsia="ko-KR"/>
        </w:rPr>
        <w:t>c</w:t>
      </w:r>
      <w:r w:rsidRPr="00050CA8">
        <w:rPr>
          <w:lang w:eastAsia="ko-KR"/>
        </w:rPr>
        <w:t>.</w:t>
      </w:r>
      <w:r w:rsidRPr="00050CA8">
        <w:rPr>
          <w:lang w:eastAsia="ko-KR"/>
        </w:rPr>
        <w:tab/>
      </w:r>
      <w:r w:rsidRPr="00050CA8">
        <w:t xml:space="preserve">UDM to initial AMF: </w:t>
      </w:r>
      <w:r w:rsidRPr="00050CA8">
        <w:rPr>
          <w:lang w:eastAsia="ko-KR"/>
        </w:rPr>
        <w:t>Response to Nudm_SD</w:t>
      </w:r>
      <w:r w:rsidRPr="00050CA8">
        <w:t>M</w:t>
      </w:r>
      <w:r w:rsidRPr="00050CA8">
        <w:rPr>
          <w:lang w:eastAsia="ko-KR"/>
        </w:rPr>
        <w:t>_Get</w:t>
      </w:r>
      <w:r>
        <w:rPr>
          <w:lang w:eastAsia="ko-KR"/>
        </w:rPr>
        <w:t>. The AMF gets the Slice Selection Subscription data including</w:t>
      </w:r>
      <w:r w:rsidRPr="00050CA8">
        <w:rPr>
          <w:lang w:eastAsia="ko-KR"/>
        </w:rPr>
        <w:t xml:space="preserve"> Subscribed S-NSSAIs.</w:t>
      </w:r>
      <w:r>
        <w:rPr>
          <w:lang w:eastAsia="ko-KR"/>
        </w:rPr>
        <w:t xml:space="preserve"> The UDM may provide indication that the subscription data for network slicing is updated for the UE.</w:t>
      </w:r>
    </w:p>
    <w:p w14:paraId="49EF1A08" w14:textId="77777777" w:rsidR="003D2CCE" w:rsidRPr="00050CA8" w:rsidRDefault="003D2CCE" w:rsidP="003D2CCE">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74C671C8" w14:textId="77777777" w:rsidR="003D2CCE" w:rsidRPr="00050CA8" w:rsidRDefault="003D2CCE" w:rsidP="003D2CCE">
      <w:pPr>
        <w:pStyle w:val="B1"/>
        <w:rPr>
          <w:lang w:eastAsia="ko-KR"/>
        </w:rPr>
      </w:pPr>
      <w:r w:rsidRPr="00050CA8">
        <w:t>4a.</w:t>
      </w:r>
      <w:r w:rsidRPr="00050CA8">
        <w:tab/>
        <w:t xml:space="preserve">[Conditional] Initial AMF to NSSF: </w:t>
      </w:r>
      <w:r>
        <w:rPr>
          <w:lang w:eastAsia="ko-KR"/>
        </w:rPr>
        <w:t xml:space="preserve">Nnssf_NSSelection_Get </w:t>
      </w:r>
      <w:r w:rsidRPr="00050CA8">
        <w:rPr>
          <w:lang w:eastAsia="ko-KR"/>
        </w:rPr>
        <w:t xml:space="preserve">(Requested NSSAI, </w:t>
      </w:r>
      <w:r>
        <w:rPr>
          <w:lang w:eastAsia="ko-KR"/>
        </w:rPr>
        <w:t>[</w:t>
      </w:r>
      <w:r w:rsidRPr="00021F87">
        <w:rPr>
          <w:lang w:eastAsia="ko-KR"/>
        </w:rPr>
        <w:t>Mapping Of Requested NSSAI</w:t>
      </w:r>
      <w:r>
        <w:rPr>
          <w:lang w:eastAsia="ko-KR"/>
        </w:rPr>
        <w:t>]</w:t>
      </w:r>
      <w:r w:rsidRPr="00021F87">
        <w:rPr>
          <w:lang w:eastAsia="ko-KR"/>
        </w:rPr>
        <w:t xml:space="preserve">, </w:t>
      </w:r>
      <w:r w:rsidRPr="00050CA8">
        <w:rPr>
          <w:lang w:eastAsia="ko-KR"/>
        </w:rPr>
        <w:t>Subscribed S-NSSAI</w:t>
      </w:r>
      <w:r>
        <w:rPr>
          <w:lang w:eastAsia="ko-KR"/>
        </w:rPr>
        <w:t>(</w:t>
      </w:r>
      <w:r w:rsidRPr="00050CA8">
        <w:rPr>
          <w:lang w:eastAsia="ko-KR"/>
        </w:rPr>
        <w:t>s</w:t>
      </w:r>
      <w:r>
        <w:rPr>
          <w:lang w:eastAsia="ko-KR"/>
        </w:rPr>
        <w:t>) with the default S-NSSAI indication</w:t>
      </w:r>
      <w:r w:rsidRPr="00050CA8">
        <w:rPr>
          <w:lang w:eastAsia="ko-KR"/>
        </w:rPr>
        <w:t>, TAI</w:t>
      </w:r>
      <w:r>
        <w:rPr>
          <w:lang w:eastAsia="ko-KR"/>
        </w:rPr>
        <w:t>, Allowed NSSAI for the other access type (if any), [Mapping of Allowed NSSAI]</w:t>
      </w:r>
      <w:r w:rsidRPr="00050CA8">
        <w:rPr>
          <w:lang w:eastAsia="zh-CN"/>
        </w:rPr>
        <w:t>, PLMN ID of the SUPI</w:t>
      </w:r>
      <w:r w:rsidRPr="00050CA8">
        <w:rPr>
          <w:lang w:eastAsia="ko-KR"/>
        </w:rPr>
        <w:t>).</w:t>
      </w:r>
    </w:p>
    <w:p w14:paraId="7C07ED6E" w14:textId="77777777" w:rsidR="003D2CCE" w:rsidRPr="00050CA8" w:rsidRDefault="003D2CCE" w:rsidP="003D2CCE">
      <w:pPr>
        <w:pStyle w:val="B1"/>
        <w:rPr>
          <w:lang w:eastAsia="ko-KR"/>
        </w:rPr>
      </w:pPr>
      <w:r w:rsidRPr="00050CA8">
        <w:rPr>
          <w:lang w:eastAsia="ko-KR"/>
        </w:rPr>
        <w:tab/>
        <w:t>If there is a need for slice selection,</w:t>
      </w:r>
      <w:r w:rsidRPr="009B4437">
        <w:t xml:space="preserve"> </w:t>
      </w:r>
      <w:r w:rsidRPr="002E13DC">
        <w:rPr>
          <w:lang w:eastAsia="ko-KR"/>
        </w:rPr>
        <w:t>(see clause</w:t>
      </w:r>
      <w:r>
        <w:rPr>
          <w:lang w:eastAsia="ko-KR"/>
        </w:rPr>
        <w:t> </w:t>
      </w:r>
      <w:r w:rsidRPr="002E13DC">
        <w:rPr>
          <w:lang w:eastAsia="ko-KR"/>
        </w:rPr>
        <w:t>5.15</w:t>
      </w:r>
      <w:r>
        <w:rPr>
          <w:lang w:eastAsia="ko-KR"/>
        </w:rPr>
        <w:t>.5</w:t>
      </w:r>
      <w:r w:rsidRPr="002E13DC">
        <w:rPr>
          <w:lang w:eastAsia="ko-KR"/>
        </w:rPr>
        <w:t>.2.1 of TS</w:t>
      </w:r>
      <w:r>
        <w:rPr>
          <w:lang w:eastAsia="ko-KR"/>
        </w:rPr>
        <w:t> </w:t>
      </w:r>
      <w:r w:rsidRPr="002E13DC">
        <w:rPr>
          <w:lang w:eastAsia="ko-KR"/>
        </w:rPr>
        <w:t>23.501</w:t>
      </w:r>
      <w:r>
        <w:rPr>
          <w:lang w:eastAsia="ko-KR"/>
        </w:rPr>
        <w:t> </w:t>
      </w:r>
      <w:r w:rsidRPr="002E13DC">
        <w:rPr>
          <w:lang w:eastAsia="ko-KR"/>
        </w:rPr>
        <w:t>[2]),</w:t>
      </w:r>
      <w:r w:rsidRPr="00050CA8">
        <w:rPr>
          <w:lang w:eastAsia="ko-KR"/>
        </w:rPr>
        <w:t xml:space="preserve"> e.g. the initial AMF cannot serve all the S-NSSAI(s) from the Requested NSSAI permitted by the subscription information, the initial AMF</w:t>
      </w:r>
      <w:r>
        <w:rPr>
          <w:lang w:eastAsia="ko-KR"/>
        </w:rPr>
        <w:t xml:space="preserve"> invokes the Nnssf_NSSelection_Get service operation from</w:t>
      </w:r>
      <w:r w:rsidRPr="00050CA8">
        <w:rPr>
          <w:lang w:eastAsia="ko-KR"/>
        </w:rPr>
        <w:t xml:space="preserve"> the NSSF</w:t>
      </w:r>
      <w:r>
        <w:rPr>
          <w:lang w:eastAsia="ko-KR"/>
        </w:rPr>
        <w:t xml:space="preserve"> by including</w:t>
      </w:r>
      <w:r w:rsidRPr="00050CA8">
        <w:rPr>
          <w:lang w:eastAsia="ko-KR"/>
        </w:rPr>
        <w:t xml:space="preserve"> Requested NSSAI, </w:t>
      </w:r>
      <w:r>
        <w:rPr>
          <w:lang w:eastAsia="ko-KR"/>
        </w:rPr>
        <w:t xml:space="preserve">optionally </w:t>
      </w:r>
      <w:r w:rsidRPr="00A638E7">
        <w:rPr>
          <w:lang w:eastAsia="ko-KR"/>
        </w:rPr>
        <w:t xml:space="preserve">Mapping Of Requested NSSAI, </w:t>
      </w:r>
      <w:r w:rsidRPr="00050CA8">
        <w:rPr>
          <w:lang w:eastAsia="ko-KR"/>
        </w:rPr>
        <w:t>Subscribed S-NSSAIs</w:t>
      </w:r>
      <w:r>
        <w:rPr>
          <w:lang w:eastAsia="ko-KR"/>
        </w:rPr>
        <w:t xml:space="preserve"> with the default S-NSSAI indication</w:t>
      </w:r>
      <w:r w:rsidRPr="00050CA8">
        <w:rPr>
          <w:lang w:eastAsia="zh-CN"/>
        </w:rPr>
        <w:t>,</w:t>
      </w:r>
      <w:r>
        <w:rPr>
          <w:lang w:eastAsia="zh-CN"/>
        </w:rPr>
        <w:t xml:space="preserve"> Allowed NSSAI for the other access type (if any), Mapping of Allowed NSSAI,</w:t>
      </w:r>
      <w:r w:rsidRPr="00050CA8">
        <w:rPr>
          <w:lang w:eastAsia="zh-CN"/>
        </w:rPr>
        <w:t xml:space="preserve"> PLMN ID of the SUPI</w:t>
      </w:r>
      <w:r w:rsidRPr="00050CA8">
        <w:rPr>
          <w:lang w:eastAsia="ko-KR"/>
        </w:rPr>
        <w:t xml:space="preserve"> and the TAI of the UE.</w:t>
      </w:r>
    </w:p>
    <w:p w14:paraId="572C84D4" w14:textId="77777777" w:rsidR="003D2CCE" w:rsidRPr="00050CA8" w:rsidRDefault="003D2CCE" w:rsidP="003D2CCE">
      <w:pPr>
        <w:pStyle w:val="B1"/>
      </w:pPr>
      <w:r w:rsidRPr="00050CA8">
        <w:t>4b.</w:t>
      </w:r>
      <w:r w:rsidRPr="00050CA8">
        <w:tab/>
        <w:t xml:space="preserve">[Conditional] NSSF to Initial AMF: </w:t>
      </w:r>
      <w:r>
        <w:rPr>
          <w:lang w:eastAsia="ko-KR"/>
        </w:rPr>
        <w:t xml:space="preserve">Response to Nnssf_NSSelection_Get </w:t>
      </w:r>
      <w:r w:rsidRPr="00050CA8">
        <w:t xml:space="preserve">(AMF Set or list of AMF addresses, </w:t>
      </w:r>
      <w:r w:rsidRPr="00050CA8">
        <w:rPr>
          <w:lang w:eastAsia="ko-KR"/>
        </w:rPr>
        <w:t>Allowed NSSAI</w:t>
      </w:r>
      <w:r>
        <w:rPr>
          <w:lang w:eastAsia="ko-KR"/>
        </w:rPr>
        <w:t xml:space="preserve"> for the first access type, [Mapping Of Allowed NSSAI]</w:t>
      </w:r>
      <w:r w:rsidRPr="00050CA8">
        <w:rPr>
          <w:lang w:eastAsia="ko-KR"/>
        </w:rPr>
        <w:t>,</w:t>
      </w:r>
      <w:r>
        <w:rPr>
          <w:lang w:eastAsia="ko-KR"/>
        </w:rPr>
        <w:t xml:space="preserve"> [Allowed NSSAI for the second access type], [Mapping of Allowed NSSAI],</w:t>
      </w:r>
      <w:r w:rsidRPr="00050CA8">
        <w:rPr>
          <w:lang w:eastAsia="ko-KR"/>
        </w:rPr>
        <w:t xml:space="preserve"> [NSI ID</w:t>
      </w:r>
      <w:r w:rsidRPr="00381016">
        <w:rPr>
          <w:lang w:eastAsia="ko-KR"/>
        </w:rPr>
        <w:t>(s)</w:t>
      </w:r>
      <w:r w:rsidRPr="00050CA8">
        <w:rPr>
          <w:lang w:eastAsia="ko-KR"/>
        </w:rPr>
        <w:t>], [NRF</w:t>
      </w:r>
      <w:r w:rsidRPr="00381016">
        <w:rPr>
          <w:lang w:eastAsia="ko-KR"/>
        </w:rPr>
        <w:t>(s)</w:t>
      </w:r>
      <w:r w:rsidRPr="00050CA8">
        <w:rPr>
          <w:lang w:eastAsia="ko-KR"/>
        </w:rPr>
        <w:t>], [List of rejected (S-NSSAI(s), cause value(s))]</w:t>
      </w:r>
      <w:r>
        <w:rPr>
          <w:lang w:eastAsia="ko-KR"/>
        </w:rPr>
        <w:t>, [Configured NSSAI for the Serving PLMN], [Mapping Of Configured NSSAI]</w:t>
      </w:r>
      <w:r w:rsidRPr="00050CA8">
        <w:rPr>
          <w:lang w:eastAsia="ko-KR"/>
        </w:rPr>
        <w:t>).</w:t>
      </w:r>
    </w:p>
    <w:p w14:paraId="61F09A32" w14:textId="77777777" w:rsidR="003D2CCE" w:rsidRPr="00225B2A" w:rsidRDefault="003D2CCE" w:rsidP="003D2CCE">
      <w:pPr>
        <w:pStyle w:val="B1"/>
      </w:pPr>
      <w:r w:rsidRPr="00050CA8">
        <w:tab/>
      </w:r>
      <w:r w:rsidRPr="007420D5">
        <w:t>The NSSF performs the steps specified in point (B) in clause</w:t>
      </w:r>
      <w:r>
        <w:t> </w:t>
      </w:r>
      <w:r w:rsidRPr="007420D5">
        <w:t>5.15</w:t>
      </w:r>
      <w:r>
        <w:t>.5</w:t>
      </w:r>
      <w:r w:rsidRPr="007420D5">
        <w:t>.2.1 of TS</w:t>
      </w:r>
      <w:r>
        <w:t> </w:t>
      </w:r>
      <w:r w:rsidRPr="007420D5">
        <w:t>23.501</w:t>
      </w:r>
      <w:r>
        <w:t> </w:t>
      </w:r>
      <w:r w:rsidRPr="007420D5">
        <w:t>[2].</w:t>
      </w:r>
      <w:r>
        <w:t xml:space="preserve"> </w:t>
      </w:r>
      <w:r w:rsidRPr="00050CA8">
        <w:t>The NSSF returns to initial AMF the Allowed NSSAI</w:t>
      </w:r>
      <w:r>
        <w:t xml:space="preserve"> for the first access type, optionally the Mapping Of Allowed NSSAI, the Allowed NSSAI for the second access type (if any), optionally the Mapping of Allowed NSSAI</w:t>
      </w:r>
      <w:r w:rsidRPr="00050CA8">
        <w:t xml:space="preserve"> and the target AMF Set or, based on configuration, the list of candidate AMF(s). </w:t>
      </w:r>
      <w:r w:rsidRPr="00381016">
        <w:t>T</w:t>
      </w:r>
      <w:r w:rsidRPr="00050CA8">
        <w:t>he NSSF may return NSI ID</w:t>
      </w:r>
      <w:r w:rsidRPr="00381016">
        <w:t>(s)</w:t>
      </w:r>
      <w:r w:rsidRPr="00050CA8">
        <w:t xml:space="preserve"> associated </w:t>
      </w:r>
      <w:r>
        <w:t xml:space="preserve">to the Network Slice instance(s) corresponding to </w:t>
      </w:r>
      <w:r w:rsidRPr="00381016">
        <w:t>certain</w:t>
      </w:r>
      <w:r w:rsidRPr="00050CA8">
        <w:t xml:space="preserve"> S-NSSAI</w:t>
      </w:r>
      <w:r w:rsidRPr="00381016">
        <w:t>(s)</w:t>
      </w:r>
      <w:r w:rsidRPr="00050CA8">
        <w:t>. The NSSF may return the NRF(s) to be used to select NFs/services within the selected Network Slice instance(s). It may return also information regarding rejection causes for S-NSSAI(s) not included in the Allowed NSSAI.</w:t>
      </w:r>
      <w:r>
        <w:t xml:space="preserve"> The NSSF may return Configured NSSAI for the Serving PLMN, and possibly the associated mapping of the Configured NSSAI.</w:t>
      </w:r>
    </w:p>
    <w:p w14:paraId="6658608E" w14:textId="77777777" w:rsidR="003D2CCE" w:rsidRPr="00050CA8" w:rsidRDefault="003D2CCE" w:rsidP="003D2CCE">
      <w:pPr>
        <w:pStyle w:val="NO"/>
      </w:pPr>
      <w:r w:rsidRPr="00050CA8">
        <w:rPr>
          <w:rFonts w:eastAsia="宋体"/>
        </w:rPr>
        <w:t>NOTE</w:t>
      </w:r>
      <w:r>
        <w:rPr>
          <w:rFonts w:eastAsia="宋体"/>
        </w:rPr>
        <w:t> 1</w:t>
      </w:r>
      <w:r w:rsidRPr="00050CA8">
        <w:rPr>
          <w:rFonts w:eastAsia="宋体"/>
        </w:rPr>
        <w:t>:</w:t>
      </w:r>
      <w:r w:rsidRPr="00050CA8">
        <w:rPr>
          <w:rFonts w:eastAsia="宋体"/>
        </w:rPr>
        <w:tab/>
      </w:r>
      <w:r w:rsidRPr="00050CA8">
        <w:t>The NRF(s) returned by the NSSF</w:t>
      </w:r>
      <w:r>
        <w:t>, if any,</w:t>
      </w:r>
      <w:r w:rsidRPr="00050CA8">
        <w:t xml:space="preserve"> belong to any level of NRF (see clause</w:t>
      </w:r>
      <w:r>
        <w:t> </w:t>
      </w:r>
      <w:r w:rsidRPr="00050CA8">
        <w:t>6.2.6 of TS</w:t>
      </w:r>
      <w:r>
        <w:t> </w:t>
      </w:r>
      <w:r w:rsidRPr="00050CA8">
        <w:t>23.501</w:t>
      </w:r>
      <w:r>
        <w:t> </w:t>
      </w:r>
      <w:r w:rsidRPr="00050CA8">
        <w:t>[2]) according to the deployment decision of the operator.</w:t>
      </w:r>
    </w:p>
    <w:p w14:paraId="677D131B" w14:textId="77777777" w:rsidR="003D2CCE" w:rsidRPr="00050CA8" w:rsidRDefault="003D2CCE" w:rsidP="003D2CCE">
      <w:pPr>
        <w:pStyle w:val="B1"/>
        <w:rPr>
          <w:lang w:eastAsia="zh-CN"/>
        </w:rPr>
      </w:pPr>
      <w:r w:rsidRPr="00050CA8">
        <w:rPr>
          <w:lang w:eastAsia="zh-CN"/>
        </w:rPr>
        <w:t>5.</w:t>
      </w:r>
      <w:r>
        <w:rPr>
          <w:lang w:eastAsia="zh-CN"/>
        </w:rPr>
        <w:tab/>
      </w:r>
      <w:r w:rsidRPr="00050CA8">
        <w:t xml:space="preserve">[Conditional] </w:t>
      </w:r>
      <w:r w:rsidRPr="00050CA8">
        <w:rPr>
          <w:lang w:eastAsia="zh-CN"/>
        </w:rPr>
        <w:t>Initial AMF to old AMF: Namf_Communication_RegistrationCompleteNotify (failure cause</w:t>
      </w:r>
      <w:r w:rsidRPr="00050CA8" w:rsidDel="00EF2AB3">
        <w:rPr>
          <w:lang w:eastAsia="zh-CN"/>
        </w:rPr>
        <w:t xml:space="preserve"> </w:t>
      </w:r>
      <w:r w:rsidRPr="00050CA8">
        <w:rPr>
          <w:lang w:eastAsia="zh-CN"/>
        </w:rPr>
        <w:t>).</w:t>
      </w:r>
    </w:p>
    <w:p w14:paraId="4452E5C0" w14:textId="77777777" w:rsidR="003D2CCE" w:rsidRPr="00050CA8" w:rsidRDefault="003D2CCE" w:rsidP="003D2CCE">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The initial AMF sends a reject indication to the old AMF telling that the UE Registration procedure did not fully complete at the initial AMF. The old AMF continues as if the Namf_Communication_UEContextTransfer had never been received.</w:t>
      </w:r>
    </w:p>
    <w:p w14:paraId="3B44C2A7" w14:textId="77777777" w:rsidR="003D2CCE" w:rsidRPr="00050CA8" w:rsidRDefault="003D2CCE" w:rsidP="003D2CCE">
      <w:pPr>
        <w:pStyle w:val="B1"/>
        <w:rPr>
          <w:lang w:eastAsia="ko-KR"/>
        </w:rPr>
      </w:pPr>
      <w:r w:rsidRPr="00050CA8">
        <w:t>6a.</w:t>
      </w:r>
      <w:r w:rsidRPr="00050CA8">
        <w:tab/>
        <w:t xml:space="preserve">[Conditional] Initial AMF to NRF: </w:t>
      </w:r>
      <w:r>
        <w:rPr>
          <w:lang w:eastAsia="ko-KR"/>
        </w:rPr>
        <w:t xml:space="preserve">Nnrf_NFDiscovery_Request </w:t>
      </w:r>
      <w:r w:rsidRPr="00050CA8">
        <w:rPr>
          <w:lang w:eastAsia="ko-KR"/>
        </w:rPr>
        <w:t>(NF type, AMF Set).</w:t>
      </w:r>
    </w:p>
    <w:p w14:paraId="57EC5A95" w14:textId="77777777" w:rsidR="003D2CCE" w:rsidRPr="00050CA8" w:rsidRDefault="003D2CCE" w:rsidP="003D2CCE">
      <w:pPr>
        <w:pStyle w:val="B1"/>
      </w:pPr>
      <w:r w:rsidRPr="00050CA8">
        <w:rPr>
          <w:lang w:eastAsia="ko-KR"/>
        </w:rPr>
        <w:tab/>
        <w:t xml:space="preserve">If the initial AMF does not locally store the target AMF address, and if the initial AMF intends to use direct reroute to target AMF or the reroute via </w:t>
      </w:r>
      <w:r>
        <w:rPr>
          <w:lang w:eastAsia="ko-KR"/>
        </w:rPr>
        <w:t>(NG-</w:t>
      </w:r>
      <w:r w:rsidRPr="00050CA8">
        <w:rPr>
          <w:lang w:eastAsia="ko-KR"/>
        </w:rPr>
        <w:t>R</w:t>
      </w:r>
      <w:r>
        <w:rPr>
          <w:lang w:eastAsia="ko-KR"/>
        </w:rPr>
        <w:t>)</w:t>
      </w:r>
      <w:r w:rsidRPr="00050CA8">
        <w:rPr>
          <w:lang w:eastAsia="ko-KR"/>
        </w:rPr>
        <w:t>AN message needs to include AMF address, then the initial AMF</w:t>
      </w:r>
      <w:r>
        <w:rPr>
          <w:lang w:eastAsia="ko-KR"/>
        </w:rPr>
        <w:t xml:space="preserve"> invokes the Nnrf_NFDiscovery_Request service operation from</w:t>
      </w:r>
      <w:r w:rsidRPr="00050CA8">
        <w:rPr>
          <w:lang w:eastAsia="ko-KR"/>
        </w:rPr>
        <w:t xml:space="preserve"> the NRF to find a proper target AMF which has required NF capabilities to serve the UE. The NF type is set to AMF. </w:t>
      </w:r>
      <w:r>
        <w:rPr>
          <w:lang w:eastAsia="ko-KR"/>
        </w:rPr>
        <w:t xml:space="preserve">The </w:t>
      </w:r>
      <w:r w:rsidRPr="00050CA8">
        <w:rPr>
          <w:lang w:eastAsia="ko-KR"/>
        </w:rPr>
        <w:t>AMF Set is included in the</w:t>
      </w:r>
      <w:r>
        <w:rPr>
          <w:lang w:eastAsia="ko-KR"/>
        </w:rPr>
        <w:t xml:space="preserve"> Nnrf_NFDiscovery_Request</w:t>
      </w:r>
      <w:r w:rsidRPr="00050CA8">
        <w:rPr>
          <w:lang w:eastAsia="ko-KR"/>
        </w:rPr>
        <w:t>.</w:t>
      </w:r>
    </w:p>
    <w:p w14:paraId="215BDEC5" w14:textId="77777777" w:rsidR="003D2CCE" w:rsidRPr="00050CA8" w:rsidRDefault="003D2CCE" w:rsidP="003D2CCE">
      <w:pPr>
        <w:pStyle w:val="B1"/>
      </w:pPr>
      <w:r w:rsidRPr="00050CA8">
        <w:t>6b.</w:t>
      </w:r>
      <w:r w:rsidRPr="00050CA8">
        <w:tab/>
      </w:r>
      <w:r>
        <w:t xml:space="preserve">[Conditional] </w:t>
      </w:r>
      <w:r w:rsidRPr="00050CA8">
        <w:t xml:space="preserve">NRF to AMF: </w:t>
      </w:r>
      <w:r>
        <w:t xml:space="preserve">Response to Nnrf_NFDiscovery_Request </w:t>
      </w:r>
      <w:r w:rsidRPr="00050CA8">
        <w:t>(</w:t>
      </w:r>
      <w:r>
        <w:t>list of (</w:t>
      </w:r>
      <w:r w:rsidRPr="00050CA8">
        <w:t>AMF pointer</w:t>
      </w:r>
      <w:r>
        <w:t>,</w:t>
      </w:r>
      <w:r w:rsidRPr="00050CA8">
        <w:t xml:space="preserve"> AMF address, plus additional selection rules and NF capabilities)).</w:t>
      </w:r>
    </w:p>
    <w:p w14:paraId="5C7E00D5" w14:textId="77777777" w:rsidR="003D2CCE" w:rsidRPr="00050CA8" w:rsidRDefault="003D2CCE" w:rsidP="003D2CCE">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68F2E057" w14:textId="77777777" w:rsidR="003D2CCE" w:rsidRDefault="003D2CCE" w:rsidP="003D2CCE">
      <w:pPr>
        <w:pStyle w:val="B1"/>
        <w:rPr>
          <w:lang w:eastAsia="ko-KR"/>
        </w:rPr>
      </w:pPr>
      <w:r>
        <w:rPr>
          <w:lang w:eastAsia="ko-KR"/>
        </w:rPr>
        <w:lastRenderedPageBreak/>
        <w:tab/>
        <w:t>If the security association has been established between the UE and initial AMF, to avoid a registration failure, the initial AMF shall forward the NAS message to the target AMF by executing step 7(A).</w:t>
      </w:r>
    </w:p>
    <w:p w14:paraId="48955833" w14:textId="77777777" w:rsidR="003D2CCE" w:rsidRDefault="003D2CCE" w:rsidP="003D2CCE">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24657A44" w14:textId="77777777" w:rsidR="003D2CCE" w:rsidRDefault="003D2CCE" w:rsidP="003D2CCE">
      <w:pPr>
        <w:pStyle w:val="NO"/>
        <w:rPr>
          <w:lang w:eastAsia="ko-KR"/>
        </w:rPr>
      </w:pPr>
      <w:r>
        <w:rPr>
          <w:lang w:eastAsia="ko-KR"/>
        </w:rPr>
        <w:t>NOTE 3:</w:t>
      </w:r>
      <w:r>
        <w:rPr>
          <w:lang w:eastAsia="ko-KR"/>
        </w:rPr>
        <w:tab/>
        <w:t>Network slice isolation cannot be completely maintained in case the AMF reallocation is executed by step 7(A).</w:t>
      </w:r>
    </w:p>
    <w:p w14:paraId="64103F18" w14:textId="77777777" w:rsidR="003D2CCE" w:rsidRPr="00050CA8" w:rsidRDefault="003D2CCE" w:rsidP="003D2CCE">
      <w:pPr>
        <w:pStyle w:val="B1"/>
        <w:rPr>
          <w:lang w:eastAsia="ko-KR"/>
        </w:rPr>
      </w:pPr>
      <w:r w:rsidRPr="00050CA8">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050CA8">
        <w:rPr>
          <w:lang w:eastAsia="ko-KR"/>
        </w:rPr>
        <w:t>; the Allowed NSSAI and the AMF Set are included to enable the (R)AN to select the target AMF</w:t>
      </w:r>
      <w:r>
        <w:rPr>
          <w:lang w:eastAsia="ko-KR"/>
        </w:rPr>
        <w:t xml:space="preserve"> as described in TS 23.501 [2] clause 6.3.5</w:t>
      </w:r>
      <w:r w:rsidRPr="00050CA8">
        <w:rPr>
          <w:lang w:eastAsia="ko-KR"/>
        </w:rPr>
        <w:t>.</w:t>
      </w:r>
    </w:p>
    <w:p w14:paraId="5E5164FE" w14:textId="77777777" w:rsidR="003D2CCE" w:rsidRPr="00050CA8" w:rsidRDefault="003D2CCE" w:rsidP="003D2CCE">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AMF invokes the Namf_Communication_N1MessageNotify to the target AMF, carrying the rerouted NAS message. The Namf_Communication_N1MessageNotify service operation includes the information enabling (R)AN to identify the N2 terminating point</w:t>
      </w:r>
      <w:r>
        <w:rPr>
          <w:lang w:eastAsia="ko-KR"/>
        </w:rPr>
        <w:t>,</w:t>
      </w:r>
      <w:r w:rsidRPr="00050CA8">
        <w:rPr>
          <w:lang w:eastAsia="ko-KR"/>
        </w:rPr>
        <w:t xml:space="preserve"> and the </w:t>
      </w:r>
      <w:r>
        <w:rPr>
          <w:lang w:eastAsia="ko-KR"/>
        </w:rPr>
        <w:t xml:space="preserve">full Registration Request </w:t>
      </w:r>
      <w:r w:rsidRPr="00050CA8">
        <w:rPr>
          <w:lang w:eastAsia="ko-KR"/>
        </w:rPr>
        <w:t xml:space="preserve">message, and the </w:t>
      </w:r>
      <w:r w:rsidRPr="00050CA8">
        <w:t>UE's SUPI and MM Context</w:t>
      </w:r>
      <w:r>
        <w:rPr>
          <w:rFonts w:hint="eastAsia"/>
          <w:lang w:eastAsia="zh-CN"/>
        </w:rPr>
        <w:t xml:space="preserve"> if available</w:t>
      </w:r>
      <w:r w:rsidRPr="00050CA8">
        <w:rPr>
          <w:lang w:eastAsia="ko-KR"/>
        </w:rPr>
        <w:t xml:space="preserve">. If the initial AMF has obtained the information </w:t>
      </w:r>
      <w:r w:rsidRPr="00FE7638">
        <w:rPr>
          <w:lang w:eastAsia="ko-KR"/>
        </w:rPr>
        <w:t xml:space="preserve">from the NSSF </w:t>
      </w:r>
      <w:r w:rsidRPr="00050CA8">
        <w:rPr>
          <w:lang w:eastAsia="ko-KR"/>
        </w:rPr>
        <w:t>as described at step 4b, th</w:t>
      </w:r>
      <w:r>
        <w:rPr>
          <w:lang w:val="en-CA" w:eastAsia="ko-KR"/>
        </w:rPr>
        <w:t>at</w:t>
      </w:r>
      <w:r w:rsidRPr="00050CA8">
        <w:rPr>
          <w:lang w:eastAsia="ko-KR"/>
        </w:rPr>
        <w:t xml:space="preserve"> </w:t>
      </w:r>
      <w:r w:rsidRPr="00577D57">
        <w:rPr>
          <w:lang w:eastAsia="ko-KR"/>
        </w:rPr>
        <w:t xml:space="preserve">information except the AMF Set or list of AMF addresses </w:t>
      </w:r>
      <w:r>
        <w:rPr>
          <w:lang w:eastAsia="ko-KR"/>
        </w:rPr>
        <w:t xml:space="preserve">is </w:t>
      </w:r>
      <w:r w:rsidRPr="00050CA8">
        <w:rPr>
          <w:lang w:eastAsia="ko-KR"/>
        </w:rPr>
        <w:t>included. The target AMF then updates the (R)AN with a new updated N2 termination point for the UE</w:t>
      </w:r>
      <w:r>
        <w:rPr>
          <w:lang w:eastAsia="ko-KR"/>
        </w:rPr>
        <w:t xml:space="preserve"> in the first message from target AMF to RAN in step 8</w:t>
      </w:r>
      <w:r w:rsidRPr="00050CA8">
        <w:rPr>
          <w:lang w:eastAsia="ko-KR"/>
        </w:rPr>
        <w:t>.</w:t>
      </w:r>
    </w:p>
    <w:p w14:paraId="739C45FA" w14:textId="21A483C1" w:rsidR="003D2CCE" w:rsidRPr="00050CA8" w:rsidRDefault="003D2CCE" w:rsidP="003D2CCE">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w:t>
      </w:r>
      <w:r w:rsidRPr="00F5739C">
        <w:rPr>
          <w:lang w:eastAsia="ko-KR"/>
        </w:rPr>
        <w:t xml:space="preserve"> unless the target AMF(s) are returned from the NSSF and identified by a list of candidate AMF(s),</w:t>
      </w:r>
      <w:r w:rsidRPr="00050CA8">
        <w:rPr>
          <w:lang w:eastAsia="ko-KR"/>
        </w:rPr>
        <w:t xml:space="preserve"> the initial</w:t>
      </w:r>
      <w:r w:rsidRPr="00050CA8" w:rsidDel="006C3042">
        <w:rPr>
          <w:lang w:eastAsia="ko-KR"/>
        </w:rPr>
        <w:t xml:space="preserve"> </w:t>
      </w:r>
      <w:r w:rsidRPr="00050CA8">
        <w:rPr>
          <w:lang w:eastAsia="ko-KR"/>
        </w:rPr>
        <w:t>AMF sends a Reroute NAS message to the (R)AN (step</w:t>
      </w:r>
      <w:r>
        <w:rPr>
          <w:lang w:eastAsia="ko-KR"/>
        </w:rPr>
        <w:t> </w:t>
      </w:r>
      <w:r w:rsidRPr="00050CA8">
        <w:rPr>
          <w:lang w:eastAsia="ko-KR"/>
        </w:rPr>
        <w:t>7a). The Reroute NAS message includes the information about the target</w:t>
      </w:r>
      <w:r w:rsidRPr="00050CA8" w:rsidDel="006C3042">
        <w:rPr>
          <w:lang w:eastAsia="ko-KR"/>
        </w:rPr>
        <w:t xml:space="preserve"> </w:t>
      </w:r>
      <w:r w:rsidRPr="00050CA8">
        <w:rPr>
          <w:lang w:eastAsia="ko-KR"/>
        </w:rPr>
        <w:t>AMF</w:t>
      </w:r>
      <w:r>
        <w:rPr>
          <w:lang w:eastAsia="ko-KR"/>
        </w:rPr>
        <w:t>,</w:t>
      </w:r>
      <w:r w:rsidRPr="00050CA8">
        <w:rPr>
          <w:lang w:eastAsia="ko-KR"/>
        </w:rPr>
        <w:t xml:space="preserve"> and </w:t>
      </w:r>
      <w:ins w:id="6" w:author="ZTEr1" w:date="2019-08-01T17:01:00Z">
        <w:r>
          <w:rPr>
            <w:lang w:eastAsia="ko-KR"/>
          </w:rPr>
          <w:t>the Initial UE message received from the (R)AN</w:t>
        </w:r>
      </w:ins>
      <w:r>
        <w:rPr>
          <w:lang w:eastAsia="ko-KR"/>
        </w:rPr>
        <w:t xml:space="preserve"> </w:t>
      </w:r>
      <w:del w:id="7" w:author="S2#136AH" w:date="2020-01-07T20:01:00Z">
        <w:r w:rsidRPr="00050CA8" w:rsidDel="003D2CCE">
          <w:rPr>
            <w:lang w:eastAsia="ko-KR"/>
          </w:rPr>
          <w:delText xml:space="preserve">the </w:delText>
        </w:r>
        <w:r w:rsidDel="003D2CCE">
          <w:rPr>
            <w:lang w:eastAsia="ko-KR"/>
          </w:rPr>
          <w:delText xml:space="preserve">full </w:delText>
        </w:r>
        <w:r w:rsidRPr="00050CA8" w:rsidDel="003D2CCE">
          <w:rPr>
            <w:lang w:eastAsia="ko-KR"/>
          </w:rPr>
          <w:delText>Registration Request message</w:delText>
        </w:r>
      </w:del>
      <w:r w:rsidRPr="006174CC">
        <w:rPr>
          <w:lang w:eastAsia="ko-KR"/>
        </w:rPr>
        <w:t>. If</w:t>
      </w:r>
      <w:r w:rsidRPr="00050CA8">
        <w:rPr>
          <w:lang w:eastAsia="ko-KR"/>
        </w:rPr>
        <w:t xml:space="preserve"> the initial</w:t>
      </w:r>
      <w:r w:rsidRPr="00050CA8" w:rsidDel="006C3042">
        <w:rPr>
          <w:lang w:eastAsia="ko-KR"/>
        </w:rPr>
        <w:t xml:space="preserve"> </w:t>
      </w:r>
      <w:r w:rsidRPr="00050CA8">
        <w:rPr>
          <w:lang w:eastAsia="ko-KR"/>
        </w:rPr>
        <w:t>AMF has obtained the information</w:t>
      </w:r>
      <w:r>
        <w:rPr>
          <w:lang w:val="en-CA" w:eastAsia="ko-KR"/>
        </w:rPr>
        <w:t xml:space="preserve"> </w:t>
      </w:r>
      <w:r w:rsidRPr="00050CA8">
        <w:rPr>
          <w:lang w:eastAsia="ko-KR"/>
        </w:rPr>
        <w:t>as described at step 4b, th</w:t>
      </w:r>
      <w:r>
        <w:rPr>
          <w:lang w:val="en-CA" w:eastAsia="ko-KR"/>
        </w:rPr>
        <w:t xml:space="preserve">at </w:t>
      </w:r>
      <w:r w:rsidRPr="00050CA8">
        <w:rPr>
          <w:lang w:eastAsia="ko-KR"/>
        </w:rPr>
        <w:t>information</w:t>
      </w:r>
      <w:r>
        <w:rPr>
          <w:lang w:val="en-CA" w:eastAsia="ko-KR"/>
        </w:rPr>
        <w:t xml:space="preserve"> is </w:t>
      </w:r>
      <w:r w:rsidRPr="00050CA8">
        <w:rPr>
          <w:lang w:eastAsia="ko-KR"/>
        </w:rPr>
        <w:t>included. The (R)AN sends the Initial UE message to the target</w:t>
      </w:r>
      <w:r w:rsidRPr="00050CA8" w:rsidDel="006C3042">
        <w:rPr>
          <w:lang w:eastAsia="ko-KR"/>
        </w:rPr>
        <w:t xml:space="preserve"> </w:t>
      </w:r>
      <w:r w:rsidRPr="00050CA8">
        <w:rPr>
          <w:lang w:eastAsia="ko-KR"/>
        </w:rPr>
        <w:t>AMF (step</w:t>
      </w:r>
      <w:r>
        <w:rPr>
          <w:lang w:eastAsia="ko-KR"/>
        </w:rPr>
        <w:t> </w:t>
      </w:r>
      <w:r w:rsidRPr="00050CA8">
        <w:rPr>
          <w:lang w:eastAsia="ko-KR"/>
        </w:rPr>
        <w:t>7b) indicating reroute due to slicing</w:t>
      </w:r>
      <w:r w:rsidRPr="009B4437">
        <w:t xml:space="preserve"> </w:t>
      </w:r>
      <w:r w:rsidRPr="00BF22C2">
        <w:rPr>
          <w:lang w:eastAsia="ko-KR"/>
        </w:rPr>
        <w:t xml:space="preserve">including the information from step 4b that the </w:t>
      </w:r>
      <w:r>
        <w:rPr>
          <w:lang w:eastAsia="ko-KR"/>
        </w:rPr>
        <w:t xml:space="preserve">NSSF </w:t>
      </w:r>
      <w:r w:rsidRPr="00BF22C2">
        <w:rPr>
          <w:lang w:eastAsia="ko-KR"/>
        </w:rPr>
        <w:t>provided</w:t>
      </w:r>
      <w:r w:rsidRPr="00050CA8">
        <w:rPr>
          <w:lang w:eastAsia="ko-KR"/>
        </w:rPr>
        <w:t>.</w:t>
      </w:r>
    </w:p>
    <w:p w14:paraId="4D3582A1" w14:textId="77777777" w:rsidR="003D2CCE" w:rsidRPr="006F7C09" w:rsidRDefault="003D2CCE" w:rsidP="003D2CCE">
      <w:pPr>
        <w:pStyle w:val="B1"/>
      </w:pPr>
      <w:r w:rsidRPr="009674C4">
        <w:rPr>
          <w:lang w:eastAsia="ko-KR"/>
        </w:rPr>
        <w:t>8</w:t>
      </w:r>
      <w:r w:rsidRPr="00050CA8">
        <w:t>.</w:t>
      </w:r>
      <w:r w:rsidRPr="00050CA8">
        <w:tab/>
      </w:r>
      <w:r w:rsidRPr="00050CA8">
        <w:rPr>
          <w:lang w:eastAsia="ko-KR"/>
        </w:rPr>
        <w:t>After receiving the Registration Request message transmitted at step</w:t>
      </w:r>
      <w:r>
        <w:rPr>
          <w:lang w:eastAsia="ko-KR"/>
        </w:rPr>
        <w:t> </w:t>
      </w:r>
      <w:r w:rsidRPr="00050CA8">
        <w:rPr>
          <w:lang w:eastAsia="ko-KR"/>
        </w:rPr>
        <w:t>7(A)a or step</w:t>
      </w:r>
      <w:r>
        <w:rPr>
          <w:lang w:eastAsia="ko-KR"/>
        </w:rPr>
        <w:t> </w:t>
      </w:r>
      <w:r w:rsidRPr="00050CA8">
        <w:rPr>
          <w:lang w:eastAsia="ko-KR"/>
        </w:rPr>
        <w:t xml:space="preserve">7(B)b, </w:t>
      </w:r>
      <w:r>
        <w:rPr>
          <w:rFonts w:hint="eastAsia"/>
          <w:lang w:eastAsia="zh-CN"/>
        </w:rPr>
        <w:t xml:space="preserve">if no UE context is received from the initial AMF, </w:t>
      </w:r>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r>
        <w:rPr>
          <w:rFonts w:hint="eastAsia"/>
          <w:lang w:eastAsia="zh-CN"/>
        </w:rPr>
        <w:t xml:space="preserve">If the UE context is received from the </w:t>
      </w:r>
      <w:r>
        <w:rPr>
          <w:lang w:eastAsia="zh-CN"/>
        </w:rPr>
        <w:t>initial</w:t>
      </w:r>
      <w:r>
        <w:rPr>
          <w:rFonts w:hint="eastAsia"/>
          <w:lang w:eastAsia="zh-CN"/>
        </w:rPr>
        <w:t xml:space="preserve"> AMF, the target AMF continues with the Registration procedure from ste</w:t>
      </w:r>
      <w:r w:rsidRPr="009674C4">
        <w:rPr>
          <w:rFonts w:hint="eastAsia"/>
          <w:lang w:eastAsia="zh-CN"/>
        </w:rPr>
        <w:t>p</w:t>
      </w:r>
      <w:r>
        <w:rPr>
          <w:lang w:eastAsia="zh-CN"/>
        </w:rPr>
        <w:t> </w:t>
      </w:r>
      <w:r w:rsidRPr="009674C4">
        <w:rPr>
          <w:rFonts w:hint="eastAsia"/>
          <w:lang w:eastAsia="zh-CN"/>
        </w:rPr>
        <w:t>8</w:t>
      </w:r>
      <w:r>
        <w:rPr>
          <w:lang w:eastAsia="zh-CN"/>
        </w:rPr>
        <w:t xml:space="preserve"> or </w:t>
      </w:r>
      <w:r>
        <w:rPr>
          <w:rFonts w:hint="eastAsia"/>
          <w:lang w:eastAsia="zh-CN"/>
        </w:rPr>
        <w:t>ste</w:t>
      </w:r>
      <w:r w:rsidRPr="009674C4">
        <w:rPr>
          <w:rFonts w:hint="eastAsia"/>
          <w:lang w:eastAsia="zh-CN"/>
        </w:rPr>
        <w:t>p</w:t>
      </w:r>
      <w:r>
        <w:rPr>
          <w:lang w:eastAsia="zh-CN"/>
        </w:rPr>
        <w:t> 9b (depending on whether it decides to re-authenticate the UE)</w:t>
      </w:r>
      <w:r w:rsidRPr="009674C4">
        <w:rPr>
          <w:rFonts w:hint="eastAsia"/>
          <w:lang w:eastAsia="zh-CN"/>
        </w:rPr>
        <w:t xml:space="preserve"> </w:t>
      </w:r>
      <w:r w:rsidRPr="006174CC">
        <w:rPr>
          <w:lang w:eastAsia="zh-CN"/>
        </w:rPr>
        <w:t xml:space="preserve">or </w:t>
      </w:r>
      <w:r w:rsidRPr="006174CC">
        <w:rPr>
          <w:lang w:eastAsia="ko-KR"/>
        </w:rPr>
        <w:t>step</w:t>
      </w:r>
      <w:r>
        <w:t> </w:t>
      </w:r>
      <w:r w:rsidRPr="006174CC">
        <w:rPr>
          <w:lang w:eastAsia="zh-CN"/>
        </w:rPr>
        <w:t>9c (if new NAS security context shall be applied)</w:t>
      </w:r>
      <w:r w:rsidRPr="006174CC">
        <w:rPr>
          <w:rFonts w:hint="eastAsia"/>
          <w:lang w:eastAsia="zh-CN"/>
        </w:rPr>
        <w:t xml:space="preserve"> </w:t>
      </w:r>
      <w:r w:rsidRPr="009674C4">
        <w:rPr>
          <w:rFonts w:hint="eastAsia"/>
          <w:lang w:eastAsia="zh-CN"/>
        </w:rPr>
        <w:t>until</w:t>
      </w:r>
      <w:r>
        <w:rPr>
          <w:rFonts w:hint="eastAsia"/>
          <w:lang w:eastAsia="zh-CN"/>
        </w:rPr>
        <w:t xml:space="preserve"> </w:t>
      </w:r>
      <w:r>
        <w:rPr>
          <w:lang w:eastAsia="zh-CN"/>
        </w:rPr>
        <w:t>step </w:t>
      </w:r>
      <w:r>
        <w:rPr>
          <w:rFonts w:hint="eastAsia"/>
          <w:lang w:eastAsia="zh-CN"/>
        </w:rPr>
        <w:t>22 of figure 4.2.2.2.2-1</w:t>
      </w:r>
      <w:r>
        <w:rPr>
          <w:lang w:eastAsia="zh-CN"/>
        </w:rPr>
        <w:t>, skipping step 10</w:t>
      </w:r>
      <w:r>
        <w:rPr>
          <w:rFonts w:hint="eastAsia"/>
          <w:lang w:eastAsia="zh-CN"/>
        </w:rPr>
        <w:t>.</w:t>
      </w:r>
      <w:r>
        <w:rPr>
          <w:lang w:eastAsia="zh-CN"/>
        </w:rPr>
        <w:t xml:space="preserve"> If the initial AMF decides to forward the NAS message to the target AMF (step 7(A), the first message from the target AMF to RAN (either Initial Context Setup Request, or Downlink NAS Transport) contain the AMF name of the initial AMF.</w:t>
      </w:r>
    </w:p>
    <w:bookmarkEnd w:id="5"/>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CCFF8" w14:textId="77777777" w:rsidR="004A6962" w:rsidRDefault="004A6962">
      <w:r>
        <w:separator/>
      </w:r>
    </w:p>
  </w:endnote>
  <w:endnote w:type="continuationSeparator" w:id="0">
    <w:p w14:paraId="325215F7" w14:textId="77777777" w:rsidR="004A6962" w:rsidRDefault="004A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032B8" w14:textId="77777777" w:rsidR="004A6962" w:rsidRDefault="004A6962">
      <w:r>
        <w:separator/>
      </w:r>
    </w:p>
  </w:footnote>
  <w:footnote w:type="continuationSeparator" w:id="0">
    <w:p w14:paraId="421AC243" w14:textId="77777777" w:rsidR="004A6962" w:rsidRDefault="004A6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S2#136AH">
    <w15:presenceInfo w15:providerId="None" w15:userId="S2#136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1D00"/>
    <w:rsid w:val="00055E80"/>
    <w:rsid w:val="00056060"/>
    <w:rsid w:val="00061BAC"/>
    <w:rsid w:val="00062B01"/>
    <w:rsid w:val="00064BA6"/>
    <w:rsid w:val="000705D4"/>
    <w:rsid w:val="00071E63"/>
    <w:rsid w:val="000742D4"/>
    <w:rsid w:val="00081D77"/>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77B82"/>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3EB6"/>
    <w:rsid w:val="0022690D"/>
    <w:rsid w:val="00231BA9"/>
    <w:rsid w:val="00231F73"/>
    <w:rsid w:val="0023221A"/>
    <w:rsid w:val="00250588"/>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1A24"/>
    <w:rsid w:val="0028441F"/>
    <w:rsid w:val="002860C4"/>
    <w:rsid w:val="002864FB"/>
    <w:rsid w:val="00286EED"/>
    <w:rsid w:val="00287E2E"/>
    <w:rsid w:val="00291A65"/>
    <w:rsid w:val="00294790"/>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C552E"/>
    <w:rsid w:val="003D05A6"/>
    <w:rsid w:val="003D07E7"/>
    <w:rsid w:val="003D2CCE"/>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23FA"/>
    <w:rsid w:val="00412704"/>
    <w:rsid w:val="0041309F"/>
    <w:rsid w:val="00420234"/>
    <w:rsid w:val="004242F1"/>
    <w:rsid w:val="004259C3"/>
    <w:rsid w:val="00426285"/>
    <w:rsid w:val="004419E9"/>
    <w:rsid w:val="00442472"/>
    <w:rsid w:val="00447748"/>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1D75"/>
    <w:rsid w:val="004A1F17"/>
    <w:rsid w:val="004A4CA8"/>
    <w:rsid w:val="004A5635"/>
    <w:rsid w:val="004A6672"/>
    <w:rsid w:val="004A6962"/>
    <w:rsid w:val="004B1846"/>
    <w:rsid w:val="004B75B7"/>
    <w:rsid w:val="004B794E"/>
    <w:rsid w:val="004D01A5"/>
    <w:rsid w:val="004D2EC8"/>
    <w:rsid w:val="004D3AD8"/>
    <w:rsid w:val="004D5B05"/>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5A62"/>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5F7346"/>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76BE6"/>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64E3"/>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954B3"/>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6CF8"/>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0EE7"/>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2B88"/>
    <w:rsid w:val="00B33155"/>
    <w:rsid w:val="00B33495"/>
    <w:rsid w:val="00B34117"/>
    <w:rsid w:val="00B35FD3"/>
    <w:rsid w:val="00B372C4"/>
    <w:rsid w:val="00B37652"/>
    <w:rsid w:val="00B42687"/>
    <w:rsid w:val="00B460DB"/>
    <w:rsid w:val="00B50BE3"/>
    <w:rsid w:val="00B53172"/>
    <w:rsid w:val="00B553A6"/>
    <w:rsid w:val="00B554F2"/>
    <w:rsid w:val="00B5686F"/>
    <w:rsid w:val="00B60A54"/>
    <w:rsid w:val="00B61C71"/>
    <w:rsid w:val="00B63F3D"/>
    <w:rsid w:val="00B64523"/>
    <w:rsid w:val="00B67B97"/>
    <w:rsid w:val="00B70272"/>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29C7"/>
    <w:rsid w:val="00C26A31"/>
    <w:rsid w:val="00C30E7A"/>
    <w:rsid w:val="00C30FDD"/>
    <w:rsid w:val="00C3627E"/>
    <w:rsid w:val="00C3743C"/>
    <w:rsid w:val="00C37904"/>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58C9"/>
    <w:rsid w:val="00D26740"/>
    <w:rsid w:val="00D30DD4"/>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7F94"/>
    <w:rsid w:val="00D7308D"/>
    <w:rsid w:val="00D83BDD"/>
    <w:rsid w:val="00D8407F"/>
    <w:rsid w:val="00D855F9"/>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064B"/>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67F"/>
    <w:rsid w:val="00F36DFB"/>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34A1"/>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0CEA-8EFE-42D7-B1A7-4E9F6A348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Pages>
  <Words>1732</Words>
  <Characters>9876</Characters>
  <Application>Microsoft Office Word</Application>
  <DocSecurity>0</DocSecurity>
  <Lines>82</Lines>
  <Paragraphs>23</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S2#136AH</cp:lastModifiedBy>
  <cp:revision>13</cp:revision>
  <cp:lastPrinted>1900-12-31T16:00:00Z</cp:lastPrinted>
  <dcterms:created xsi:type="dcterms:W3CDTF">2019-11-21T15:41:00Z</dcterms:created>
  <dcterms:modified xsi:type="dcterms:W3CDTF">2020-01-07T12:30:00Z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